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14454" w:type="dxa"/>
        <w:tblLook w:val="04A0" w:firstRow="1" w:lastRow="0" w:firstColumn="1" w:lastColumn="0" w:noHBand="0" w:noVBand="1"/>
      </w:tblPr>
      <w:tblGrid>
        <w:gridCol w:w="670"/>
        <w:gridCol w:w="1932"/>
        <w:gridCol w:w="8055"/>
        <w:gridCol w:w="3797"/>
      </w:tblGrid>
      <w:tr w:rsidR="00C61999" w14:paraId="0464FC64" w14:textId="77777777" w:rsidTr="00E45656">
        <w:trPr>
          <w:trHeight w:val="982"/>
        </w:trPr>
        <w:tc>
          <w:tcPr>
            <w:tcW w:w="670" w:type="dxa"/>
            <w:shd w:val="clear" w:color="auto" w:fill="548DD4" w:themeFill="text2" w:themeFillTint="99"/>
          </w:tcPr>
          <w:p w14:paraId="3F5B8D0B" w14:textId="77777777" w:rsidR="00C61999" w:rsidRPr="00F71BBD" w:rsidRDefault="00C61999" w:rsidP="00AB4B28">
            <w:pPr>
              <w:rPr>
                <w:b/>
              </w:rPr>
            </w:pPr>
            <w:r w:rsidRPr="00F71BBD">
              <w:rPr>
                <w:b/>
              </w:rPr>
              <w:t>Nr.</w:t>
            </w:r>
          </w:p>
        </w:tc>
        <w:tc>
          <w:tcPr>
            <w:tcW w:w="1932" w:type="dxa"/>
            <w:shd w:val="clear" w:color="auto" w:fill="548DD4" w:themeFill="text2" w:themeFillTint="99"/>
          </w:tcPr>
          <w:p w14:paraId="363EA8CD" w14:textId="77777777" w:rsidR="00C61999" w:rsidRPr="00F71BBD" w:rsidRDefault="00C61999" w:rsidP="00AB4B28">
            <w:pPr>
              <w:rPr>
                <w:b/>
              </w:rPr>
            </w:pPr>
            <w:r w:rsidRPr="00F71BBD">
              <w:rPr>
                <w:b/>
              </w:rPr>
              <w:t>Datum (JJJJ/MM/DD)</w:t>
            </w:r>
          </w:p>
        </w:tc>
        <w:tc>
          <w:tcPr>
            <w:tcW w:w="8055" w:type="dxa"/>
            <w:shd w:val="clear" w:color="auto" w:fill="548DD4" w:themeFill="text2" w:themeFillTint="99"/>
          </w:tcPr>
          <w:p w14:paraId="1CDE9718" w14:textId="77777777" w:rsidR="00C61999" w:rsidRPr="00F71BBD" w:rsidRDefault="00C61999" w:rsidP="00AB4B28">
            <w:pPr>
              <w:rPr>
                <w:b/>
              </w:rPr>
            </w:pPr>
            <w:r w:rsidRPr="00F71BBD">
              <w:rPr>
                <w:b/>
              </w:rPr>
              <w:t>Onderwerp</w:t>
            </w:r>
          </w:p>
        </w:tc>
        <w:tc>
          <w:tcPr>
            <w:tcW w:w="3797" w:type="dxa"/>
            <w:shd w:val="clear" w:color="auto" w:fill="548DD4" w:themeFill="text2" w:themeFillTint="99"/>
          </w:tcPr>
          <w:p w14:paraId="2257264C" w14:textId="77777777" w:rsidR="00C61999" w:rsidRPr="00F71BBD" w:rsidRDefault="00C61999" w:rsidP="00AB4B28">
            <w:pPr>
              <w:rPr>
                <w:b/>
              </w:rPr>
            </w:pPr>
            <w:r w:rsidRPr="00F71BBD">
              <w:rPr>
                <w:b/>
              </w:rPr>
              <w:t>Toelichting</w:t>
            </w:r>
            <w:r>
              <w:rPr>
                <w:b/>
              </w:rPr>
              <w:t xml:space="preserve"> uitzonderingsgrond</w:t>
            </w:r>
          </w:p>
        </w:tc>
      </w:tr>
      <w:tr w:rsidR="00C61999" w14:paraId="462F7A46" w14:textId="77777777" w:rsidTr="00E45656">
        <w:trPr>
          <w:trHeight w:val="267"/>
        </w:trPr>
        <w:tc>
          <w:tcPr>
            <w:tcW w:w="670" w:type="dxa"/>
          </w:tcPr>
          <w:p w14:paraId="31334672" w14:textId="77777777" w:rsidR="00C61999" w:rsidRDefault="00016C56" w:rsidP="00AB4B28">
            <w:r>
              <w:t>1.</w:t>
            </w:r>
          </w:p>
        </w:tc>
        <w:tc>
          <w:tcPr>
            <w:tcW w:w="1932" w:type="dxa"/>
          </w:tcPr>
          <w:p w14:paraId="17224D25" w14:textId="77777777" w:rsidR="00C61999" w:rsidRDefault="00016C56" w:rsidP="00AB4B28">
            <w:r>
              <w:t>2022-10-06</w:t>
            </w:r>
          </w:p>
        </w:tc>
        <w:tc>
          <w:tcPr>
            <w:tcW w:w="8055" w:type="dxa"/>
          </w:tcPr>
          <w:p w14:paraId="19F65418" w14:textId="77777777" w:rsidR="00C61999" w:rsidRDefault="000A268D" w:rsidP="00AB4B28">
            <w:r w:rsidRPr="000A268D">
              <w:t xml:space="preserve">2022-054982 </w:t>
            </w:r>
            <w:proofErr w:type="spellStart"/>
            <w:r w:rsidRPr="000A268D">
              <w:t>Onth</w:t>
            </w:r>
            <w:proofErr w:type="spellEnd"/>
            <w:r w:rsidRPr="000A268D">
              <w:t xml:space="preserve">. </w:t>
            </w:r>
            <w:proofErr w:type="spellStart"/>
            <w:r w:rsidRPr="000A268D">
              <w:t>aanvr</w:t>
            </w:r>
            <w:proofErr w:type="spellEnd"/>
            <w:r w:rsidRPr="000A268D">
              <w:t xml:space="preserve">. </w:t>
            </w:r>
            <w:proofErr w:type="spellStart"/>
            <w:r w:rsidRPr="000A268D">
              <w:t>Wnb</w:t>
            </w:r>
            <w:proofErr w:type="spellEnd"/>
          </w:p>
        </w:tc>
        <w:tc>
          <w:tcPr>
            <w:tcW w:w="3797" w:type="dxa"/>
          </w:tcPr>
          <w:p w14:paraId="1A04D36B" w14:textId="77777777" w:rsidR="00C61999" w:rsidRDefault="000A268D" w:rsidP="00AB4B28">
            <w:r w:rsidRPr="000A268D">
              <w:t>Persoonsgegevens van ambtenaren/derden (5.1 lid 2 sub e)</w:t>
            </w:r>
          </w:p>
        </w:tc>
      </w:tr>
      <w:tr w:rsidR="000A268D" w14:paraId="4DEA43C5" w14:textId="77777777" w:rsidTr="00E45656">
        <w:trPr>
          <w:trHeight w:val="267"/>
        </w:trPr>
        <w:tc>
          <w:tcPr>
            <w:tcW w:w="670" w:type="dxa"/>
          </w:tcPr>
          <w:p w14:paraId="2672B76F" w14:textId="77777777" w:rsidR="000A268D" w:rsidRDefault="00016C56" w:rsidP="000A268D">
            <w:r>
              <w:t>1a</w:t>
            </w:r>
            <w:r w:rsidR="000A268D">
              <w:t>.</w:t>
            </w:r>
          </w:p>
        </w:tc>
        <w:tc>
          <w:tcPr>
            <w:tcW w:w="1932" w:type="dxa"/>
          </w:tcPr>
          <w:p w14:paraId="19F3D54C" w14:textId="77777777" w:rsidR="000A268D" w:rsidRDefault="00016C56" w:rsidP="000A268D">
            <w:r>
              <w:t>2022-10-06</w:t>
            </w:r>
          </w:p>
        </w:tc>
        <w:tc>
          <w:tcPr>
            <w:tcW w:w="8055" w:type="dxa"/>
          </w:tcPr>
          <w:p w14:paraId="3A4A9263" w14:textId="77777777" w:rsidR="000A268D" w:rsidRDefault="00016C56" w:rsidP="000A268D">
            <w:r w:rsidRPr="00016C56">
              <w:t xml:space="preserve">2022-054982 </w:t>
            </w:r>
            <w:proofErr w:type="spellStart"/>
            <w:r w:rsidRPr="00016C56">
              <w:t>aanvraagform</w:t>
            </w:r>
            <w:proofErr w:type="spellEnd"/>
            <w:r w:rsidRPr="00016C56">
              <w:t xml:space="preserve">. </w:t>
            </w:r>
            <w:proofErr w:type="spellStart"/>
            <w:r w:rsidRPr="00016C56">
              <w:t>onth</w:t>
            </w:r>
            <w:proofErr w:type="spellEnd"/>
            <w:r w:rsidRPr="00016C56">
              <w:t xml:space="preserve">. soorten </w:t>
            </w:r>
            <w:proofErr w:type="spellStart"/>
            <w:r w:rsidRPr="00016C56">
              <w:t>Wnb</w:t>
            </w:r>
            <w:proofErr w:type="spellEnd"/>
          </w:p>
        </w:tc>
        <w:tc>
          <w:tcPr>
            <w:tcW w:w="3797" w:type="dxa"/>
          </w:tcPr>
          <w:p w14:paraId="59DEA845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1898E939" w14:textId="77777777" w:rsidTr="00E45656">
        <w:trPr>
          <w:trHeight w:val="282"/>
        </w:trPr>
        <w:tc>
          <w:tcPr>
            <w:tcW w:w="670" w:type="dxa"/>
          </w:tcPr>
          <w:p w14:paraId="2F36BB34" w14:textId="77777777" w:rsidR="000A268D" w:rsidRDefault="00016C56" w:rsidP="000A268D">
            <w:r>
              <w:t>1b.</w:t>
            </w:r>
          </w:p>
        </w:tc>
        <w:tc>
          <w:tcPr>
            <w:tcW w:w="1932" w:type="dxa"/>
          </w:tcPr>
          <w:p w14:paraId="61B87D2D" w14:textId="77777777" w:rsidR="000A268D" w:rsidRDefault="00016C56" w:rsidP="000A268D">
            <w:r>
              <w:t>2022-07-05</w:t>
            </w:r>
          </w:p>
        </w:tc>
        <w:tc>
          <w:tcPr>
            <w:tcW w:w="8055" w:type="dxa"/>
          </w:tcPr>
          <w:p w14:paraId="7DA70587" w14:textId="77777777" w:rsidR="000A268D" w:rsidRDefault="00016C56" w:rsidP="000A268D">
            <w:r w:rsidRPr="00016C56">
              <w:t xml:space="preserve">2022-054982 QS </w:t>
            </w:r>
            <w:proofErr w:type="spellStart"/>
            <w:r w:rsidRPr="00016C56">
              <w:t>Wnb</w:t>
            </w:r>
            <w:proofErr w:type="spellEnd"/>
          </w:p>
        </w:tc>
        <w:tc>
          <w:tcPr>
            <w:tcW w:w="3797" w:type="dxa"/>
          </w:tcPr>
          <w:p w14:paraId="0B8C189D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7B8E43E1" w14:textId="77777777" w:rsidTr="00E45656">
        <w:trPr>
          <w:trHeight w:val="267"/>
        </w:trPr>
        <w:tc>
          <w:tcPr>
            <w:tcW w:w="670" w:type="dxa"/>
          </w:tcPr>
          <w:p w14:paraId="3D37ED4C" w14:textId="77777777" w:rsidR="000A268D" w:rsidRDefault="00016C56" w:rsidP="000A268D">
            <w:r>
              <w:t>1c.</w:t>
            </w:r>
          </w:p>
        </w:tc>
        <w:tc>
          <w:tcPr>
            <w:tcW w:w="1932" w:type="dxa"/>
          </w:tcPr>
          <w:p w14:paraId="2597624A" w14:textId="77777777" w:rsidR="000A268D" w:rsidRDefault="00016C56" w:rsidP="000A268D">
            <w:r>
              <w:t>2022-09-27</w:t>
            </w:r>
          </w:p>
        </w:tc>
        <w:tc>
          <w:tcPr>
            <w:tcW w:w="8055" w:type="dxa"/>
          </w:tcPr>
          <w:p w14:paraId="3BA27704" w14:textId="77777777" w:rsidR="000A268D" w:rsidRDefault="00016C56" w:rsidP="000A268D">
            <w:r w:rsidRPr="00016C56">
              <w:t xml:space="preserve">2022-054982 Projectplan </w:t>
            </w:r>
            <w:proofErr w:type="spellStart"/>
            <w:r w:rsidRPr="00016C56">
              <w:t>onth</w:t>
            </w:r>
            <w:proofErr w:type="spellEnd"/>
            <w:r w:rsidRPr="00016C56">
              <w:t xml:space="preserve">. </w:t>
            </w:r>
            <w:proofErr w:type="spellStart"/>
            <w:r w:rsidRPr="00016C56">
              <w:t>Wnb</w:t>
            </w:r>
            <w:proofErr w:type="spellEnd"/>
          </w:p>
        </w:tc>
        <w:tc>
          <w:tcPr>
            <w:tcW w:w="3797" w:type="dxa"/>
          </w:tcPr>
          <w:p w14:paraId="62BCAEE4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4AC64F02" w14:textId="77777777" w:rsidTr="00E45656">
        <w:trPr>
          <w:trHeight w:val="267"/>
        </w:trPr>
        <w:tc>
          <w:tcPr>
            <w:tcW w:w="670" w:type="dxa"/>
          </w:tcPr>
          <w:p w14:paraId="1BCF13E3" w14:textId="77777777" w:rsidR="000A268D" w:rsidRDefault="00016C56" w:rsidP="000A268D">
            <w:r>
              <w:t>2.</w:t>
            </w:r>
          </w:p>
        </w:tc>
        <w:tc>
          <w:tcPr>
            <w:tcW w:w="1932" w:type="dxa"/>
          </w:tcPr>
          <w:p w14:paraId="723ABCC2" w14:textId="77777777" w:rsidR="000A268D" w:rsidRDefault="00016C56" w:rsidP="000A268D">
            <w:r>
              <w:t>2022-10-10</w:t>
            </w:r>
          </w:p>
        </w:tc>
        <w:tc>
          <w:tcPr>
            <w:tcW w:w="8055" w:type="dxa"/>
          </w:tcPr>
          <w:p w14:paraId="526861C0" w14:textId="77777777" w:rsidR="000A268D" w:rsidRDefault="00016C56" w:rsidP="000A268D">
            <w:r w:rsidRPr="00016C56">
              <w:t xml:space="preserve">2022-054982 Projectplan </w:t>
            </w:r>
            <w:proofErr w:type="spellStart"/>
            <w:r w:rsidRPr="00016C56">
              <w:t>onth</w:t>
            </w:r>
            <w:proofErr w:type="spellEnd"/>
            <w:r w:rsidRPr="00016C56">
              <w:t xml:space="preserve">. </w:t>
            </w:r>
            <w:proofErr w:type="spellStart"/>
            <w:r w:rsidRPr="00016C56">
              <w:t>Wnb</w:t>
            </w:r>
            <w:proofErr w:type="spellEnd"/>
          </w:p>
        </w:tc>
        <w:tc>
          <w:tcPr>
            <w:tcW w:w="3797" w:type="dxa"/>
          </w:tcPr>
          <w:p w14:paraId="097AE596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0C3D357A" w14:textId="77777777" w:rsidTr="00E45656">
        <w:trPr>
          <w:trHeight w:val="267"/>
        </w:trPr>
        <w:tc>
          <w:tcPr>
            <w:tcW w:w="670" w:type="dxa"/>
          </w:tcPr>
          <w:p w14:paraId="34D1DD50" w14:textId="77777777" w:rsidR="000A268D" w:rsidRDefault="00016C56" w:rsidP="000A268D">
            <w:r>
              <w:t>3.</w:t>
            </w:r>
          </w:p>
        </w:tc>
        <w:tc>
          <w:tcPr>
            <w:tcW w:w="1932" w:type="dxa"/>
          </w:tcPr>
          <w:p w14:paraId="72241AE1" w14:textId="77777777" w:rsidR="000A268D" w:rsidRDefault="00016C56" w:rsidP="000A268D">
            <w:r>
              <w:t>2024-02-15</w:t>
            </w:r>
          </w:p>
        </w:tc>
        <w:tc>
          <w:tcPr>
            <w:tcW w:w="8055" w:type="dxa"/>
          </w:tcPr>
          <w:p w14:paraId="6E281B41" w14:textId="77777777" w:rsidR="000A268D" w:rsidRDefault="00016C56" w:rsidP="000A268D">
            <w:r w:rsidRPr="00016C56">
              <w:t xml:space="preserve">Z2024-00000281 </w:t>
            </w:r>
            <w:proofErr w:type="spellStart"/>
            <w:r w:rsidRPr="00016C56">
              <w:t>Onth</w:t>
            </w:r>
            <w:proofErr w:type="spellEnd"/>
            <w:r w:rsidRPr="00016C56">
              <w:t xml:space="preserve">. </w:t>
            </w:r>
            <w:proofErr w:type="spellStart"/>
            <w:r w:rsidRPr="00016C56">
              <w:t>Wnb</w:t>
            </w:r>
            <w:proofErr w:type="spellEnd"/>
          </w:p>
        </w:tc>
        <w:tc>
          <w:tcPr>
            <w:tcW w:w="3797" w:type="dxa"/>
          </w:tcPr>
          <w:p w14:paraId="13AA6DA6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25279B4F" w14:textId="77777777" w:rsidTr="00E45656">
        <w:trPr>
          <w:trHeight w:val="267"/>
        </w:trPr>
        <w:tc>
          <w:tcPr>
            <w:tcW w:w="670" w:type="dxa"/>
          </w:tcPr>
          <w:p w14:paraId="23393754" w14:textId="77777777" w:rsidR="000A268D" w:rsidRDefault="00016C56" w:rsidP="000A268D">
            <w:r>
              <w:t>3a.</w:t>
            </w:r>
          </w:p>
        </w:tc>
        <w:tc>
          <w:tcPr>
            <w:tcW w:w="1932" w:type="dxa"/>
          </w:tcPr>
          <w:p w14:paraId="650C5938" w14:textId="77777777" w:rsidR="000A268D" w:rsidRDefault="00016C56" w:rsidP="000A268D">
            <w:r>
              <w:t>2024-02-14</w:t>
            </w:r>
          </w:p>
        </w:tc>
        <w:tc>
          <w:tcPr>
            <w:tcW w:w="8055" w:type="dxa"/>
          </w:tcPr>
          <w:p w14:paraId="25C7B307" w14:textId="77777777" w:rsidR="000A268D" w:rsidRDefault="00016C56" w:rsidP="000A268D">
            <w:r w:rsidRPr="00016C56">
              <w:t xml:space="preserve">Z2024-00000281 </w:t>
            </w:r>
            <w:proofErr w:type="spellStart"/>
            <w:r w:rsidRPr="00016C56">
              <w:t>Onth</w:t>
            </w:r>
            <w:proofErr w:type="spellEnd"/>
            <w:r w:rsidRPr="00016C56">
              <w:t xml:space="preserve">. </w:t>
            </w:r>
            <w:proofErr w:type="spellStart"/>
            <w:r w:rsidRPr="00016C56">
              <w:t>Wnb</w:t>
            </w:r>
            <w:proofErr w:type="spellEnd"/>
            <w:r w:rsidRPr="00016C56">
              <w:t xml:space="preserve">, Bijl. projectplan </w:t>
            </w:r>
            <w:proofErr w:type="spellStart"/>
            <w:r w:rsidRPr="00016C56">
              <w:t>onth</w:t>
            </w:r>
            <w:proofErr w:type="spellEnd"/>
            <w:r w:rsidRPr="00016C56">
              <w:t xml:space="preserve">. </w:t>
            </w:r>
            <w:proofErr w:type="spellStart"/>
            <w:r w:rsidRPr="00016C56">
              <w:t>Wnb</w:t>
            </w:r>
            <w:proofErr w:type="spellEnd"/>
            <w:r w:rsidRPr="00016C56">
              <w:t xml:space="preserve"> </w:t>
            </w:r>
            <w:r>
              <w:t>sloop</w:t>
            </w:r>
          </w:p>
        </w:tc>
        <w:tc>
          <w:tcPr>
            <w:tcW w:w="3797" w:type="dxa"/>
          </w:tcPr>
          <w:p w14:paraId="792BECC8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2F0F5840" w14:textId="77777777" w:rsidTr="00E45656">
        <w:trPr>
          <w:trHeight w:val="267"/>
        </w:trPr>
        <w:tc>
          <w:tcPr>
            <w:tcW w:w="670" w:type="dxa"/>
          </w:tcPr>
          <w:p w14:paraId="7B7DF9D7" w14:textId="77777777" w:rsidR="000A268D" w:rsidRDefault="00016C56" w:rsidP="000A268D">
            <w:r>
              <w:t xml:space="preserve">3b. </w:t>
            </w:r>
          </w:p>
        </w:tc>
        <w:tc>
          <w:tcPr>
            <w:tcW w:w="1932" w:type="dxa"/>
          </w:tcPr>
          <w:p w14:paraId="2AE6ACA3" w14:textId="77777777" w:rsidR="000A268D" w:rsidRDefault="00016C56" w:rsidP="000A268D">
            <w:r>
              <w:t>2023-11-01</w:t>
            </w:r>
          </w:p>
        </w:tc>
        <w:tc>
          <w:tcPr>
            <w:tcW w:w="8055" w:type="dxa"/>
          </w:tcPr>
          <w:p w14:paraId="6E79A2AF" w14:textId="77777777" w:rsidR="000A268D" w:rsidRDefault="00016C56" w:rsidP="000A268D">
            <w:r w:rsidRPr="00016C56">
              <w:t xml:space="preserve">P04471_Rapportage_Aanvullend </w:t>
            </w:r>
            <w:proofErr w:type="spellStart"/>
            <w:r w:rsidRPr="00016C56">
              <w:t>onderzoek_Agrifirm</w:t>
            </w:r>
            <w:proofErr w:type="spellEnd"/>
            <w:r w:rsidRPr="00016C56">
              <w:t xml:space="preserve"> te Wanssum_01.11.2023</w:t>
            </w:r>
          </w:p>
        </w:tc>
        <w:tc>
          <w:tcPr>
            <w:tcW w:w="3797" w:type="dxa"/>
          </w:tcPr>
          <w:p w14:paraId="4B62F9A0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16BDA07B" w14:textId="77777777" w:rsidTr="00E45656">
        <w:trPr>
          <w:trHeight w:val="267"/>
        </w:trPr>
        <w:tc>
          <w:tcPr>
            <w:tcW w:w="670" w:type="dxa"/>
          </w:tcPr>
          <w:p w14:paraId="7AB96304" w14:textId="77777777" w:rsidR="000A268D" w:rsidRDefault="00016C56" w:rsidP="000A268D">
            <w:r>
              <w:t>4.</w:t>
            </w:r>
          </w:p>
        </w:tc>
        <w:tc>
          <w:tcPr>
            <w:tcW w:w="1932" w:type="dxa"/>
          </w:tcPr>
          <w:p w14:paraId="35189381" w14:textId="77777777" w:rsidR="000A268D" w:rsidRDefault="00016C56" w:rsidP="000A268D">
            <w:r>
              <w:t>2024-02-15</w:t>
            </w:r>
          </w:p>
        </w:tc>
        <w:tc>
          <w:tcPr>
            <w:tcW w:w="8055" w:type="dxa"/>
          </w:tcPr>
          <w:p w14:paraId="0ADF89DE" w14:textId="77777777" w:rsidR="000A268D" w:rsidRDefault="00016C56" w:rsidP="000A268D">
            <w:r w:rsidRPr="00016C56">
              <w:t xml:space="preserve">Procedurebevestiging-OW slopen van een gebouw Burg de </w:t>
            </w:r>
            <w:proofErr w:type="spellStart"/>
            <w:r w:rsidRPr="00016C56">
              <w:t>Weichshavenstr</w:t>
            </w:r>
            <w:proofErr w:type="spellEnd"/>
          </w:p>
        </w:tc>
        <w:tc>
          <w:tcPr>
            <w:tcW w:w="3797" w:type="dxa"/>
          </w:tcPr>
          <w:p w14:paraId="3CB8C07F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17CD4753" w14:textId="77777777" w:rsidTr="00E45656">
        <w:trPr>
          <w:trHeight w:val="267"/>
        </w:trPr>
        <w:tc>
          <w:tcPr>
            <w:tcW w:w="670" w:type="dxa"/>
          </w:tcPr>
          <w:p w14:paraId="03C24815" w14:textId="77777777" w:rsidR="000A268D" w:rsidRDefault="00016C56" w:rsidP="000A268D">
            <w:r>
              <w:t>5.</w:t>
            </w:r>
          </w:p>
        </w:tc>
        <w:tc>
          <w:tcPr>
            <w:tcW w:w="1932" w:type="dxa"/>
          </w:tcPr>
          <w:p w14:paraId="4F540659" w14:textId="77777777" w:rsidR="000A268D" w:rsidRDefault="00016C56" w:rsidP="000A268D">
            <w:r>
              <w:t>2024-04-08</w:t>
            </w:r>
          </w:p>
        </w:tc>
        <w:tc>
          <w:tcPr>
            <w:tcW w:w="8055" w:type="dxa"/>
          </w:tcPr>
          <w:p w14:paraId="6584716D" w14:textId="77777777" w:rsidR="000A268D" w:rsidRDefault="00016C56" w:rsidP="000A268D">
            <w:r>
              <w:t>B</w:t>
            </w:r>
            <w:r w:rsidRPr="00016C56">
              <w:t xml:space="preserve">egeleidende email 08.04.2024 aanvullende gegevens aanvraag </w:t>
            </w:r>
            <w:proofErr w:type="spellStart"/>
            <w:r w:rsidRPr="00016C56">
              <w:t>Agrifirm</w:t>
            </w:r>
            <w:proofErr w:type="spellEnd"/>
            <w:r w:rsidRPr="00016C56">
              <w:t xml:space="preserve"> te Wanssum</w:t>
            </w:r>
          </w:p>
        </w:tc>
        <w:tc>
          <w:tcPr>
            <w:tcW w:w="3797" w:type="dxa"/>
          </w:tcPr>
          <w:p w14:paraId="25004E6C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03981442" w14:textId="77777777" w:rsidTr="00E45656">
        <w:trPr>
          <w:trHeight w:val="267"/>
        </w:trPr>
        <w:tc>
          <w:tcPr>
            <w:tcW w:w="670" w:type="dxa"/>
          </w:tcPr>
          <w:p w14:paraId="3935F692" w14:textId="77777777" w:rsidR="000A268D" w:rsidRDefault="00016C56" w:rsidP="000A268D">
            <w:r>
              <w:t>5a.</w:t>
            </w:r>
          </w:p>
        </w:tc>
        <w:tc>
          <w:tcPr>
            <w:tcW w:w="1932" w:type="dxa"/>
          </w:tcPr>
          <w:p w14:paraId="66411A73" w14:textId="77777777" w:rsidR="000A268D" w:rsidRDefault="00016C56" w:rsidP="000A268D">
            <w:r>
              <w:t>2022-10--06</w:t>
            </w:r>
          </w:p>
        </w:tc>
        <w:tc>
          <w:tcPr>
            <w:tcW w:w="8055" w:type="dxa"/>
          </w:tcPr>
          <w:p w14:paraId="6AA09EB1" w14:textId="77777777" w:rsidR="000A268D" w:rsidRDefault="00016C56" w:rsidP="000A268D">
            <w:r>
              <w:t>A</w:t>
            </w:r>
            <w:r w:rsidRPr="00016C56">
              <w:t xml:space="preserve">anvraagformulier ontheffing soorten </w:t>
            </w:r>
            <w:proofErr w:type="spellStart"/>
            <w:r w:rsidRPr="00016C56">
              <w:t>Wnb</w:t>
            </w:r>
            <w:proofErr w:type="spellEnd"/>
            <w:r w:rsidRPr="00016C56">
              <w:t xml:space="preserve"> ondertekend oktober 2022</w:t>
            </w:r>
          </w:p>
        </w:tc>
        <w:tc>
          <w:tcPr>
            <w:tcW w:w="3797" w:type="dxa"/>
          </w:tcPr>
          <w:p w14:paraId="2EF4E23D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7D178592" w14:textId="77777777" w:rsidTr="00E45656">
        <w:trPr>
          <w:trHeight w:val="267"/>
        </w:trPr>
        <w:tc>
          <w:tcPr>
            <w:tcW w:w="670" w:type="dxa"/>
          </w:tcPr>
          <w:p w14:paraId="7C4DD023" w14:textId="77777777" w:rsidR="000A268D" w:rsidRDefault="00E45656" w:rsidP="000A268D">
            <w:r>
              <w:t>5b.</w:t>
            </w:r>
          </w:p>
        </w:tc>
        <w:tc>
          <w:tcPr>
            <w:tcW w:w="1932" w:type="dxa"/>
          </w:tcPr>
          <w:p w14:paraId="5036B657" w14:textId="77777777" w:rsidR="000A268D" w:rsidRDefault="00E45656" w:rsidP="000A268D">
            <w:r>
              <w:t>2022-09-28</w:t>
            </w:r>
          </w:p>
        </w:tc>
        <w:tc>
          <w:tcPr>
            <w:tcW w:w="8055" w:type="dxa"/>
          </w:tcPr>
          <w:p w14:paraId="5DFE0989" w14:textId="77777777" w:rsidR="000A268D" w:rsidRDefault="00E45656" w:rsidP="000A268D">
            <w:r w:rsidRPr="00E45656">
              <w:t>P03861_versie 2.0_AS_Asbestinventarisatierapport (DEF LP 28092022</w:t>
            </w:r>
            <w:r>
              <w:t>)</w:t>
            </w:r>
          </w:p>
        </w:tc>
        <w:tc>
          <w:tcPr>
            <w:tcW w:w="3797" w:type="dxa"/>
          </w:tcPr>
          <w:p w14:paraId="75C0B61E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21C29507" w14:textId="77777777" w:rsidTr="00E45656">
        <w:trPr>
          <w:trHeight w:val="267"/>
        </w:trPr>
        <w:tc>
          <w:tcPr>
            <w:tcW w:w="670" w:type="dxa"/>
          </w:tcPr>
          <w:p w14:paraId="0A6C28CE" w14:textId="77777777" w:rsidR="000A268D" w:rsidRDefault="00E45656" w:rsidP="000A268D">
            <w:r>
              <w:t>6.</w:t>
            </w:r>
          </w:p>
        </w:tc>
        <w:tc>
          <w:tcPr>
            <w:tcW w:w="1932" w:type="dxa"/>
          </w:tcPr>
          <w:p w14:paraId="72661690" w14:textId="77777777" w:rsidR="000A268D" w:rsidRDefault="00E45656" w:rsidP="000A268D">
            <w:r>
              <w:t>2024-04-23</w:t>
            </w:r>
          </w:p>
        </w:tc>
        <w:tc>
          <w:tcPr>
            <w:tcW w:w="8055" w:type="dxa"/>
          </w:tcPr>
          <w:p w14:paraId="517C8733" w14:textId="77777777" w:rsidR="000A268D" w:rsidRDefault="00E45656" w:rsidP="000A268D">
            <w:r>
              <w:t>E</w:t>
            </w:r>
            <w:r w:rsidRPr="00E45656">
              <w:t xml:space="preserve">mail 23.04.2024 verzoek om aanvullende gegevens Burgemeester de </w:t>
            </w:r>
            <w:proofErr w:type="spellStart"/>
            <w:r w:rsidRPr="00E45656">
              <w:t>Weichshavenstraat</w:t>
            </w:r>
            <w:proofErr w:type="spellEnd"/>
            <w:r w:rsidRPr="00E45656">
              <w:t xml:space="preserve"> 13 Wanssum</w:t>
            </w:r>
          </w:p>
        </w:tc>
        <w:tc>
          <w:tcPr>
            <w:tcW w:w="3797" w:type="dxa"/>
          </w:tcPr>
          <w:p w14:paraId="315B9728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1A1FEED9" w14:textId="77777777" w:rsidTr="00E45656">
        <w:trPr>
          <w:trHeight w:val="267"/>
        </w:trPr>
        <w:tc>
          <w:tcPr>
            <w:tcW w:w="670" w:type="dxa"/>
          </w:tcPr>
          <w:p w14:paraId="40DBE990" w14:textId="77777777" w:rsidR="000A268D" w:rsidRDefault="00E45656" w:rsidP="000A268D">
            <w:r>
              <w:lastRenderedPageBreak/>
              <w:t>6a.</w:t>
            </w:r>
          </w:p>
        </w:tc>
        <w:tc>
          <w:tcPr>
            <w:tcW w:w="1932" w:type="dxa"/>
          </w:tcPr>
          <w:p w14:paraId="4F9BFFBF" w14:textId="77777777" w:rsidR="000A268D" w:rsidRDefault="00E45656" w:rsidP="000A268D">
            <w:r>
              <w:t>2022-09-27</w:t>
            </w:r>
          </w:p>
        </w:tc>
        <w:tc>
          <w:tcPr>
            <w:tcW w:w="8055" w:type="dxa"/>
          </w:tcPr>
          <w:p w14:paraId="2EAF1256" w14:textId="77777777" w:rsidR="000A268D" w:rsidRDefault="00E45656" w:rsidP="000A268D">
            <w:r w:rsidRPr="00E45656">
              <w:t>P04471_Projectplan_ontheffing_wet_natuurbescherming_Agrifirm_Wanssum_20220928</w:t>
            </w:r>
          </w:p>
        </w:tc>
        <w:tc>
          <w:tcPr>
            <w:tcW w:w="3797" w:type="dxa"/>
          </w:tcPr>
          <w:p w14:paraId="0D5F3FD1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6AEE3A50" w14:textId="77777777" w:rsidTr="00E45656">
        <w:trPr>
          <w:trHeight w:val="267"/>
        </w:trPr>
        <w:tc>
          <w:tcPr>
            <w:tcW w:w="670" w:type="dxa"/>
          </w:tcPr>
          <w:p w14:paraId="561ABDF7" w14:textId="77777777" w:rsidR="000A268D" w:rsidRDefault="00E45656" w:rsidP="000A268D">
            <w:r>
              <w:t>7.</w:t>
            </w:r>
          </w:p>
        </w:tc>
        <w:tc>
          <w:tcPr>
            <w:tcW w:w="1932" w:type="dxa"/>
          </w:tcPr>
          <w:p w14:paraId="5AF6A357" w14:textId="77777777" w:rsidR="000A268D" w:rsidRDefault="00E45656" w:rsidP="000A268D">
            <w:r>
              <w:t>2024-04-10</w:t>
            </w:r>
          </w:p>
        </w:tc>
        <w:tc>
          <w:tcPr>
            <w:tcW w:w="8055" w:type="dxa"/>
          </w:tcPr>
          <w:p w14:paraId="42E52F0D" w14:textId="77777777" w:rsidR="000A268D" w:rsidRDefault="00E45656" w:rsidP="000A268D">
            <w:r w:rsidRPr="00E45656">
              <w:t xml:space="preserve">Advies cluster Natuur en Water aanvraag ontheffing Burgemeester de </w:t>
            </w:r>
            <w:proofErr w:type="spellStart"/>
            <w:r w:rsidRPr="00E45656">
              <w:t>Weichshavenstraat</w:t>
            </w:r>
            <w:proofErr w:type="spellEnd"/>
            <w:r w:rsidRPr="00E45656">
              <w:t xml:space="preserve"> 13 Wanssum</w:t>
            </w:r>
          </w:p>
        </w:tc>
        <w:tc>
          <w:tcPr>
            <w:tcW w:w="3797" w:type="dxa"/>
          </w:tcPr>
          <w:p w14:paraId="6D4AD585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2A0798D1" w14:textId="77777777" w:rsidTr="00E45656">
        <w:trPr>
          <w:trHeight w:val="267"/>
        </w:trPr>
        <w:tc>
          <w:tcPr>
            <w:tcW w:w="670" w:type="dxa"/>
          </w:tcPr>
          <w:p w14:paraId="503FF796" w14:textId="77777777" w:rsidR="000A268D" w:rsidRDefault="00E45656" w:rsidP="000A268D">
            <w:r>
              <w:t>8.</w:t>
            </w:r>
          </w:p>
        </w:tc>
        <w:tc>
          <w:tcPr>
            <w:tcW w:w="1932" w:type="dxa"/>
          </w:tcPr>
          <w:p w14:paraId="410A1E51" w14:textId="77777777" w:rsidR="000A268D" w:rsidRDefault="00E45656" w:rsidP="000A268D">
            <w:r>
              <w:t>2024-06-20</w:t>
            </w:r>
          </w:p>
        </w:tc>
        <w:tc>
          <w:tcPr>
            <w:tcW w:w="8055" w:type="dxa"/>
          </w:tcPr>
          <w:p w14:paraId="3C39E7B0" w14:textId="77777777" w:rsidR="000A268D" w:rsidRDefault="00E45656" w:rsidP="000A268D">
            <w:r w:rsidRPr="00E45656">
              <w:t xml:space="preserve">Aanvullende gegevens 20.06.2024 inzake aanvraag ontheffing Burgemeester de </w:t>
            </w:r>
            <w:proofErr w:type="spellStart"/>
            <w:r w:rsidRPr="00E45656">
              <w:t>Weichshavenstraat</w:t>
            </w:r>
            <w:proofErr w:type="spellEnd"/>
            <w:r w:rsidRPr="00E45656">
              <w:t xml:space="preserve"> 13 Wanssum</w:t>
            </w:r>
          </w:p>
        </w:tc>
        <w:tc>
          <w:tcPr>
            <w:tcW w:w="3797" w:type="dxa"/>
          </w:tcPr>
          <w:p w14:paraId="147A11BF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7C27E498" w14:textId="77777777" w:rsidTr="00E45656">
        <w:trPr>
          <w:trHeight w:val="267"/>
        </w:trPr>
        <w:tc>
          <w:tcPr>
            <w:tcW w:w="670" w:type="dxa"/>
          </w:tcPr>
          <w:p w14:paraId="007E47E5" w14:textId="77777777" w:rsidR="000A268D" w:rsidRDefault="00E45656" w:rsidP="000A268D">
            <w:r>
              <w:t>8a.</w:t>
            </w:r>
          </w:p>
        </w:tc>
        <w:tc>
          <w:tcPr>
            <w:tcW w:w="1932" w:type="dxa"/>
          </w:tcPr>
          <w:p w14:paraId="0798D7FD" w14:textId="77777777" w:rsidR="000A268D" w:rsidRDefault="00E45656" w:rsidP="000A268D">
            <w:r>
              <w:t>2024-06-20</w:t>
            </w:r>
          </w:p>
        </w:tc>
        <w:tc>
          <w:tcPr>
            <w:tcW w:w="8055" w:type="dxa"/>
          </w:tcPr>
          <w:p w14:paraId="0DA2B671" w14:textId="77777777" w:rsidR="000A268D" w:rsidRDefault="00E45656" w:rsidP="000A268D">
            <w:r w:rsidRPr="00E45656">
              <w:t xml:space="preserve">P04471_Projectplan ontheffing wet </w:t>
            </w:r>
            <w:proofErr w:type="spellStart"/>
            <w:r w:rsidRPr="00E45656">
              <w:t>natuurbescherming_Agrifirm</w:t>
            </w:r>
            <w:proofErr w:type="spellEnd"/>
            <w:r w:rsidRPr="00E45656">
              <w:t xml:space="preserve"> Wanssum_20-6-2024</w:t>
            </w:r>
          </w:p>
        </w:tc>
        <w:tc>
          <w:tcPr>
            <w:tcW w:w="3797" w:type="dxa"/>
          </w:tcPr>
          <w:p w14:paraId="363DCE80" w14:textId="77777777" w:rsidR="000A268D" w:rsidRDefault="000A268D" w:rsidP="000A268D">
            <w:r w:rsidRPr="004C2964">
              <w:t>Persoonsgegevens van ambtenaren/derden (5.1 lid 2 sub e)</w:t>
            </w:r>
          </w:p>
        </w:tc>
      </w:tr>
      <w:tr w:rsidR="000A268D" w14:paraId="6C59EDEB" w14:textId="77777777" w:rsidTr="00E45656">
        <w:trPr>
          <w:trHeight w:val="267"/>
        </w:trPr>
        <w:tc>
          <w:tcPr>
            <w:tcW w:w="670" w:type="dxa"/>
          </w:tcPr>
          <w:p w14:paraId="21798685" w14:textId="77777777" w:rsidR="000A268D" w:rsidRDefault="00E45656" w:rsidP="000A268D">
            <w:r>
              <w:t>9.</w:t>
            </w:r>
          </w:p>
        </w:tc>
        <w:tc>
          <w:tcPr>
            <w:tcW w:w="1932" w:type="dxa"/>
          </w:tcPr>
          <w:p w14:paraId="4E2A53FD" w14:textId="77777777" w:rsidR="000A268D" w:rsidRDefault="00E45656" w:rsidP="000A268D">
            <w:r>
              <w:t>2024-06-21</w:t>
            </w:r>
          </w:p>
        </w:tc>
        <w:tc>
          <w:tcPr>
            <w:tcW w:w="8055" w:type="dxa"/>
          </w:tcPr>
          <w:p w14:paraId="48E4E92D" w14:textId="77777777" w:rsidR="000A268D" w:rsidRDefault="00E45656" w:rsidP="000A268D">
            <w:proofErr w:type="spellStart"/>
            <w:r>
              <w:t>A</w:t>
            </w:r>
            <w:r w:rsidRPr="00E45656">
              <w:t>kkoord_positief</w:t>
            </w:r>
            <w:proofErr w:type="spellEnd"/>
            <w:r w:rsidRPr="00E45656">
              <w:t xml:space="preserve"> advies 21.06.2024 cluster Natuur en Water op aanvullende gegevens</w:t>
            </w:r>
          </w:p>
        </w:tc>
        <w:tc>
          <w:tcPr>
            <w:tcW w:w="3797" w:type="dxa"/>
          </w:tcPr>
          <w:p w14:paraId="10D23C24" w14:textId="77777777" w:rsidR="000A268D" w:rsidRDefault="000A268D" w:rsidP="000A268D">
            <w:r w:rsidRPr="00FA7908">
              <w:t>Persoonsgegevens van ambtenaren/derden (5.1 lid 2 sub e)</w:t>
            </w:r>
          </w:p>
        </w:tc>
      </w:tr>
      <w:tr w:rsidR="000A268D" w14:paraId="742BCFF8" w14:textId="77777777" w:rsidTr="00E45656">
        <w:trPr>
          <w:trHeight w:val="267"/>
        </w:trPr>
        <w:tc>
          <w:tcPr>
            <w:tcW w:w="670" w:type="dxa"/>
          </w:tcPr>
          <w:p w14:paraId="51093D17" w14:textId="77777777" w:rsidR="000A268D" w:rsidRDefault="00E45656" w:rsidP="000A268D">
            <w:r>
              <w:t>10.</w:t>
            </w:r>
          </w:p>
        </w:tc>
        <w:tc>
          <w:tcPr>
            <w:tcW w:w="1932" w:type="dxa"/>
          </w:tcPr>
          <w:p w14:paraId="6A798AC6" w14:textId="77777777" w:rsidR="000A268D" w:rsidRDefault="00E45656" w:rsidP="000A268D">
            <w:r>
              <w:t>2024-06-27</w:t>
            </w:r>
          </w:p>
        </w:tc>
        <w:tc>
          <w:tcPr>
            <w:tcW w:w="8055" w:type="dxa"/>
          </w:tcPr>
          <w:p w14:paraId="53CDAB97" w14:textId="77777777" w:rsidR="000A268D" w:rsidRDefault="00E45656" w:rsidP="000A268D">
            <w:r>
              <w:t>V</w:t>
            </w:r>
            <w:r w:rsidRPr="00E45656">
              <w:t>erzoek aanpassing duur ontheffing tot 30.03.2026</w:t>
            </w:r>
          </w:p>
        </w:tc>
        <w:tc>
          <w:tcPr>
            <w:tcW w:w="3797" w:type="dxa"/>
          </w:tcPr>
          <w:p w14:paraId="143C9BA5" w14:textId="77777777" w:rsidR="000A268D" w:rsidRDefault="000A268D" w:rsidP="000A268D">
            <w:r w:rsidRPr="00FA7908">
              <w:t>Persoonsgegevens van ambtenaren/derden (5.1 lid 2 sub e)</w:t>
            </w:r>
          </w:p>
        </w:tc>
      </w:tr>
      <w:tr w:rsidR="000A268D" w14:paraId="17863EAB" w14:textId="77777777" w:rsidTr="00E45656">
        <w:trPr>
          <w:trHeight w:val="267"/>
        </w:trPr>
        <w:tc>
          <w:tcPr>
            <w:tcW w:w="670" w:type="dxa"/>
          </w:tcPr>
          <w:p w14:paraId="4FD664CA" w14:textId="77777777" w:rsidR="000A268D" w:rsidRDefault="00E45656" w:rsidP="000A268D">
            <w:r>
              <w:t>11.</w:t>
            </w:r>
          </w:p>
        </w:tc>
        <w:tc>
          <w:tcPr>
            <w:tcW w:w="1932" w:type="dxa"/>
          </w:tcPr>
          <w:p w14:paraId="6EE5716C" w14:textId="77777777" w:rsidR="000A268D" w:rsidRDefault="00E45656" w:rsidP="000A268D">
            <w:r>
              <w:t>2024-07-04</w:t>
            </w:r>
          </w:p>
        </w:tc>
        <w:tc>
          <w:tcPr>
            <w:tcW w:w="8055" w:type="dxa"/>
          </w:tcPr>
          <w:p w14:paraId="733D267B" w14:textId="77777777" w:rsidR="000A268D" w:rsidRDefault="00E45656" w:rsidP="000A268D">
            <w:r>
              <w:t>O</w:t>
            </w:r>
            <w:r w:rsidRPr="00E45656">
              <w:t xml:space="preserve">mgevingsvergunning flora- en fauna-activiteit Burgemeester De </w:t>
            </w:r>
            <w:proofErr w:type="spellStart"/>
            <w:r w:rsidRPr="00E45656">
              <w:t>Weichshavenstraat</w:t>
            </w:r>
            <w:proofErr w:type="spellEnd"/>
            <w:r w:rsidRPr="00E45656">
              <w:t xml:space="preserve"> 13 Wanssum 04.07.2024</w:t>
            </w:r>
          </w:p>
        </w:tc>
        <w:tc>
          <w:tcPr>
            <w:tcW w:w="3797" w:type="dxa"/>
          </w:tcPr>
          <w:p w14:paraId="0BFA2C68" w14:textId="77777777" w:rsidR="000A268D" w:rsidRDefault="000A268D" w:rsidP="000A268D">
            <w:r w:rsidRPr="00FA7908">
              <w:t>Persoonsgegevens van ambtenaren/derden (5.1 lid 2 sub e)</w:t>
            </w:r>
          </w:p>
        </w:tc>
      </w:tr>
    </w:tbl>
    <w:p w14:paraId="141ED208" w14:textId="77777777" w:rsidR="009E1941" w:rsidRDefault="009E1941" w:rsidP="00AB4B28"/>
    <w:p w14:paraId="7D6C4150" w14:textId="77777777" w:rsidR="002E32CA" w:rsidRPr="00410D77" w:rsidRDefault="00520AF9" w:rsidP="00410D77">
      <w:pPr>
        <w:rPr>
          <w:sz w:val="16"/>
          <w:szCs w:val="16"/>
        </w:rPr>
      </w:pPr>
      <w:r>
        <w:rPr>
          <w:sz w:val="16"/>
          <w:szCs w:val="16"/>
        </w:rPr>
        <w:t>K</w:t>
      </w:r>
      <w:r w:rsidR="002E32CA" w:rsidRPr="00410D77">
        <w:rPr>
          <w:sz w:val="16"/>
          <w:szCs w:val="16"/>
        </w:rPr>
        <w:t>euzes voor “toelichting uitzonderingsgrond”</w:t>
      </w:r>
      <w:r w:rsidR="00410D77" w:rsidRPr="00410D77">
        <w:rPr>
          <w:sz w:val="16"/>
          <w:szCs w:val="16"/>
        </w:rPr>
        <w:t xml:space="preserve"> (meerdere keuzes mogelijk per document)</w:t>
      </w:r>
      <w:r w:rsidR="002E32CA" w:rsidRPr="00410D77">
        <w:rPr>
          <w:sz w:val="16"/>
          <w:szCs w:val="16"/>
        </w:rPr>
        <w:t>:</w:t>
      </w:r>
    </w:p>
    <w:p w14:paraId="3D12940C" w14:textId="77777777" w:rsidR="002E32CA" w:rsidRPr="00410D77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Informatie die de eenheid van de Kroon in gevaar </w:t>
      </w:r>
      <w:r w:rsidR="00F32B70">
        <w:rPr>
          <w:sz w:val="16"/>
          <w:szCs w:val="16"/>
        </w:rPr>
        <w:t>kan</w:t>
      </w:r>
      <w:r w:rsidRPr="00410D77">
        <w:rPr>
          <w:sz w:val="16"/>
          <w:szCs w:val="16"/>
        </w:rPr>
        <w:t xml:space="preserve"> brengen (5.1 lid 1 sub a)</w:t>
      </w:r>
    </w:p>
    <w:p w14:paraId="0CC65F1D" w14:textId="77777777" w:rsidR="002E32CA" w:rsidRPr="00410D77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 xml:space="preserve">Informatie die de veiligheid van de Staat </w:t>
      </w:r>
      <w:r w:rsidR="00F32B70">
        <w:rPr>
          <w:sz w:val="16"/>
          <w:szCs w:val="16"/>
        </w:rPr>
        <w:t>kan</w:t>
      </w:r>
      <w:r w:rsidRPr="00410D77">
        <w:rPr>
          <w:sz w:val="16"/>
          <w:szCs w:val="16"/>
        </w:rPr>
        <w:t xml:space="preserve"> schaden (5.1 lid 1 sub b)</w:t>
      </w:r>
    </w:p>
    <w:p w14:paraId="313B8B57" w14:textId="77777777" w:rsidR="002E32CA" w:rsidRPr="00F32B70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Bedrijfs- en fabricagegegevens van derden (5.1 lid 1 sub c)</w:t>
      </w:r>
    </w:p>
    <w:p w14:paraId="545D5E19" w14:textId="77777777" w:rsidR="002E32CA" w:rsidRPr="00F32B70" w:rsidRDefault="002E32CA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Persoonsgegevens als bedoeld in </w:t>
      </w:r>
      <w:r w:rsidR="004800D9" w:rsidRPr="00F32B70">
        <w:rPr>
          <w:rFonts w:cs="Arial"/>
          <w:sz w:val="16"/>
          <w:szCs w:val="16"/>
          <w:shd w:val="clear" w:color="auto" w:fill="FFFFFF"/>
        </w:rPr>
        <w:t>§</w:t>
      </w:r>
      <w:r w:rsidRPr="00F32B70">
        <w:rPr>
          <w:sz w:val="16"/>
          <w:szCs w:val="16"/>
        </w:rPr>
        <w:t xml:space="preserve"> 3.1 onderscheidenlijk </w:t>
      </w:r>
      <w:r w:rsidR="004800D9" w:rsidRPr="00F32B70">
        <w:rPr>
          <w:rFonts w:cs="Arial"/>
          <w:sz w:val="16"/>
          <w:szCs w:val="16"/>
          <w:shd w:val="clear" w:color="auto" w:fill="FFFFFF"/>
        </w:rPr>
        <w:t xml:space="preserve">§ </w:t>
      </w:r>
      <w:r w:rsidRPr="00F32B70">
        <w:rPr>
          <w:sz w:val="16"/>
          <w:szCs w:val="16"/>
        </w:rPr>
        <w:t xml:space="preserve">3.2 van de </w:t>
      </w:r>
      <w:r w:rsidR="004800D9" w:rsidRPr="00F32B70">
        <w:rPr>
          <w:sz w:val="16"/>
          <w:szCs w:val="16"/>
        </w:rPr>
        <w:t>UAVG (5.1 lid 1 sub d)</w:t>
      </w:r>
    </w:p>
    <w:p w14:paraId="1CEFC897" w14:textId="77777777" w:rsidR="004800D9" w:rsidRPr="00F32B70" w:rsidRDefault="004800D9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Identificatienummers van personen (5.1 lid 1 sub e)</w:t>
      </w:r>
    </w:p>
    <w:p w14:paraId="35EF04B9" w14:textId="77777777" w:rsidR="004800D9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internationale betrekkingen (5.1 lid 2 sub a)</w:t>
      </w:r>
    </w:p>
    <w:p w14:paraId="2D950C11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aangaande de economische of financiële belangen van de overheid (5.1 lid 2 sub b)</w:t>
      </w:r>
    </w:p>
    <w:p w14:paraId="49FCC05E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de opsporing en vervolging van strafbare feiten (5.1 lid 2 sub c)</w:t>
      </w:r>
    </w:p>
    <w:p w14:paraId="006CA7F9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</w:t>
      </w:r>
      <w:r w:rsidRPr="00F32B70">
        <w:rPr>
          <w:rFonts w:cs="Arial"/>
          <w:sz w:val="16"/>
          <w:szCs w:val="16"/>
          <w:shd w:val="clear" w:color="auto" w:fill="FFFFFF"/>
        </w:rPr>
        <w:t>de inspectie, controle en toezicht door bestuursorganen</w:t>
      </w:r>
      <w:r w:rsidRPr="00F32B70">
        <w:rPr>
          <w:sz w:val="16"/>
          <w:szCs w:val="16"/>
        </w:rPr>
        <w:t xml:space="preserve"> (5.1 lid 2 sub d)</w:t>
      </w:r>
    </w:p>
    <w:p w14:paraId="6374BC6B" w14:textId="77777777" w:rsidR="002E32CA" w:rsidRPr="00F32B70" w:rsidRDefault="00F32B70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P</w:t>
      </w:r>
      <w:r w:rsidR="00410D77" w:rsidRPr="00F32B70">
        <w:rPr>
          <w:sz w:val="16"/>
          <w:szCs w:val="16"/>
        </w:rPr>
        <w:t>ersoonsgegevens</w:t>
      </w:r>
      <w:r w:rsidR="002E32CA" w:rsidRPr="00F32B70">
        <w:rPr>
          <w:sz w:val="16"/>
          <w:szCs w:val="16"/>
        </w:rPr>
        <w:t xml:space="preserve"> van ambtenaren/derden (5.1 lid 2 sub e)</w:t>
      </w:r>
    </w:p>
    <w:p w14:paraId="106D4139" w14:textId="77777777" w:rsidR="00410D77" w:rsidRPr="00F32B70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>Informatie over andere dan in het eerste lid, onder c, genoemde concurrentiegevoelige bedrijfs- en fabricagegegevens (5.1 lid 2 sub f)</w:t>
      </w:r>
    </w:p>
    <w:p w14:paraId="4A6BD94F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F32B70">
        <w:rPr>
          <w:sz w:val="16"/>
          <w:szCs w:val="16"/>
        </w:rPr>
        <w:t xml:space="preserve">Informatie over de bescherming van het milieu waarop </w:t>
      </w:r>
      <w:r w:rsidRPr="00410D77">
        <w:rPr>
          <w:sz w:val="16"/>
          <w:szCs w:val="16"/>
        </w:rPr>
        <w:t>deze informatie betrekking heeft (5.1 lid 2 sub g)</w:t>
      </w:r>
    </w:p>
    <w:p w14:paraId="267C8EFB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>Informatie over de beveiliging van personen en bedrijven en het voorkomen van sabotage (5.1 lid 2 sub h)</w:t>
      </w:r>
    </w:p>
    <w:p w14:paraId="13860083" w14:textId="77777777" w:rsidR="00410D77" w:rsidRPr="00410D77" w:rsidRDefault="00410D77" w:rsidP="00410D77">
      <w:pPr>
        <w:pStyle w:val="Lijstalinea"/>
        <w:numPr>
          <w:ilvl w:val="0"/>
          <w:numId w:val="25"/>
        </w:numPr>
        <w:rPr>
          <w:sz w:val="16"/>
          <w:szCs w:val="16"/>
        </w:rPr>
      </w:pPr>
      <w:r w:rsidRPr="00410D77">
        <w:rPr>
          <w:sz w:val="16"/>
          <w:szCs w:val="16"/>
        </w:rPr>
        <w:t>Informatie die het goed functioneren van de Staat, andere publiekrechtelijke lichamen of bestuursorganen kan schade</w:t>
      </w:r>
      <w:r w:rsidR="00F32B70">
        <w:rPr>
          <w:sz w:val="16"/>
          <w:szCs w:val="16"/>
        </w:rPr>
        <w:t>n</w:t>
      </w:r>
      <w:r w:rsidRPr="00410D77">
        <w:rPr>
          <w:sz w:val="16"/>
          <w:szCs w:val="16"/>
        </w:rPr>
        <w:t xml:space="preserve"> (5.1 lid 2 sub i)</w:t>
      </w:r>
    </w:p>
    <w:p w14:paraId="16CE6674" w14:textId="77777777" w:rsidR="00410D77" w:rsidRPr="00410D77" w:rsidRDefault="00410D77" w:rsidP="00410D77">
      <w:pPr>
        <w:rPr>
          <w:sz w:val="16"/>
          <w:szCs w:val="16"/>
        </w:rPr>
      </w:pPr>
      <w:bookmarkStart w:id="0" w:name="_GoBack"/>
      <w:bookmarkEnd w:id="0"/>
    </w:p>
    <w:sectPr w:rsidR="00410D77" w:rsidRPr="00410D77" w:rsidSect="00F71BBD">
      <w:headerReference w:type="first" r:id="rId9"/>
      <w:type w:val="continuous"/>
      <w:pgSz w:w="16838" w:h="11906" w:orient="landscape" w:code="9"/>
      <w:pgMar w:top="1418" w:right="1418" w:bottom="1418" w:left="1418" w:header="1276" w:footer="992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6F0D5" w14:textId="77777777" w:rsidR="00F71BBD" w:rsidRDefault="00F71BBD">
      <w:r>
        <w:separator/>
      </w:r>
    </w:p>
  </w:endnote>
  <w:endnote w:type="continuationSeparator" w:id="0">
    <w:p w14:paraId="033688D0" w14:textId="77777777" w:rsidR="00F71BBD" w:rsidRDefault="00F7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48DDB" w14:textId="77777777" w:rsidR="00F71BBD" w:rsidRDefault="00F71BBD">
      <w:r>
        <w:separator/>
      </w:r>
    </w:p>
  </w:footnote>
  <w:footnote w:type="continuationSeparator" w:id="0">
    <w:p w14:paraId="38B80293" w14:textId="77777777" w:rsidR="00F71BBD" w:rsidRDefault="00F71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5F3D8" w14:textId="77777777" w:rsidR="00410D77" w:rsidRPr="00E45656" w:rsidRDefault="00410D77">
    <w:pPr>
      <w:pStyle w:val="Koptekst"/>
      <w:rPr>
        <w:b/>
        <w:i/>
      </w:rPr>
    </w:pPr>
    <w:r w:rsidRPr="00E45656">
      <w:rPr>
        <w:b/>
      </w:rPr>
      <w:t xml:space="preserve">Bijlage 1 – Inventarislijst documenten inzake </w:t>
    </w:r>
    <w:proofErr w:type="spellStart"/>
    <w:r w:rsidRPr="00E45656">
      <w:rPr>
        <w:b/>
      </w:rPr>
      <w:t>Woo</w:t>
    </w:r>
    <w:proofErr w:type="spellEnd"/>
    <w:r w:rsidRPr="00E45656">
      <w:rPr>
        <w:b/>
      </w:rPr>
      <w:t xml:space="preserve">-verzoek </w:t>
    </w:r>
    <w:r w:rsidR="00E45656" w:rsidRPr="00E45656">
      <w:rPr>
        <w:b/>
        <w:i/>
      </w:rPr>
      <w:t xml:space="preserve">Omgevingsvergunning flora en fauna Burgemeester de </w:t>
    </w:r>
    <w:proofErr w:type="spellStart"/>
    <w:r w:rsidR="00E45656" w:rsidRPr="00E45656">
      <w:rPr>
        <w:b/>
        <w:i/>
      </w:rPr>
      <w:t>Weichshavenstraat</w:t>
    </w:r>
    <w:proofErr w:type="spellEnd"/>
    <w:r w:rsidR="00E45656" w:rsidRPr="00E45656">
      <w:rPr>
        <w:b/>
        <w:i/>
      </w:rPr>
      <w:t xml:space="preserve"> 13 Wanssum</w:t>
    </w:r>
  </w:p>
  <w:p w14:paraId="05A884A2" w14:textId="77777777" w:rsidR="00410D77" w:rsidRDefault="00410D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10AC"/>
    <w:multiLevelType w:val="hybridMultilevel"/>
    <w:tmpl w:val="2CAE6246"/>
    <w:lvl w:ilvl="0" w:tplc="7E202DB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15F75"/>
    <w:multiLevelType w:val="hybridMultilevel"/>
    <w:tmpl w:val="BF6C194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" w15:restartNumberingAfterBreak="0">
    <w:nsid w:val="2E0E1455"/>
    <w:multiLevelType w:val="hybridMultilevel"/>
    <w:tmpl w:val="ADB69746"/>
    <w:lvl w:ilvl="0" w:tplc="48148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67ABE"/>
    <w:multiLevelType w:val="hybridMultilevel"/>
    <w:tmpl w:val="2CD65C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2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"/>
  </w:num>
  <w:num w:numId="22">
    <w:abstractNumId w:val="7"/>
  </w:num>
  <w:num w:numId="23">
    <w:abstractNumId w:val="4"/>
  </w:num>
  <w:num w:numId="24">
    <w:abstractNumId w:val="3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BBD"/>
    <w:rsid w:val="00016C56"/>
    <w:rsid w:val="000A268D"/>
    <w:rsid w:val="000A73F6"/>
    <w:rsid w:val="00166D2A"/>
    <w:rsid w:val="00271FE6"/>
    <w:rsid w:val="002D385D"/>
    <w:rsid w:val="002E32CA"/>
    <w:rsid w:val="003034A9"/>
    <w:rsid w:val="0039219F"/>
    <w:rsid w:val="003B21D5"/>
    <w:rsid w:val="003E7458"/>
    <w:rsid w:val="00410D77"/>
    <w:rsid w:val="0042770A"/>
    <w:rsid w:val="00432377"/>
    <w:rsid w:val="004800D9"/>
    <w:rsid w:val="004F2113"/>
    <w:rsid w:val="0050577C"/>
    <w:rsid w:val="00520AF9"/>
    <w:rsid w:val="005F4937"/>
    <w:rsid w:val="006206D3"/>
    <w:rsid w:val="0077302A"/>
    <w:rsid w:val="00862410"/>
    <w:rsid w:val="00912EE2"/>
    <w:rsid w:val="00932012"/>
    <w:rsid w:val="009A4456"/>
    <w:rsid w:val="009E1941"/>
    <w:rsid w:val="00A40E9E"/>
    <w:rsid w:val="00A5138B"/>
    <w:rsid w:val="00AA51A1"/>
    <w:rsid w:val="00AB4B28"/>
    <w:rsid w:val="00AF45C4"/>
    <w:rsid w:val="00B9327D"/>
    <w:rsid w:val="00C036F4"/>
    <w:rsid w:val="00C61999"/>
    <w:rsid w:val="00CE4E13"/>
    <w:rsid w:val="00DB449B"/>
    <w:rsid w:val="00E17EF8"/>
    <w:rsid w:val="00E45656"/>
    <w:rsid w:val="00F0675A"/>
    <w:rsid w:val="00F300F0"/>
    <w:rsid w:val="00F32B70"/>
    <w:rsid w:val="00F6503B"/>
    <w:rsid w:val="00F71BBD"/>
    <w:rsid w:val="00F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A18C264"/>
  <w15:chartTrackingRefBased/>
  <w15:docId w15:val="{60D350B5-B49F-4B1B-9F2D-6BC3364B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862410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862410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862410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862410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862410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862410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862410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862410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862410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862410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862410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862410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862410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862410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862410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862410"/>
    <w:rPr>
      <w:b/>
      <w:caps/>
    </w:rPr>
  </w:style>
  <w:style w:type="paragraph" w:customStyle="1" w:styleId="Alineakop">
    <w:name w:val="Alineakop"/>
    <w:basedOn w:val="Standaard"/>
    <w:next w:val="Standaard"/>
    <w:rsid w:val="00862410"/>
    <w:rPr>
      <w:b/>
    </w:rPr>
  </w:style>
  <w:style w:type="paragraph" w:customStyle="1" w:styleId="Subalineakop">
    <w:name w:val="Subalineakop"/>
    <w:basedOn w:val="Standaard"/>
    <w:next w:val="Standaard"/>
    <w:rsid w:val="00862410"/>
    <w:rPr>
      <w:i/>
    </w:rPr>
  </w:style>
  <w:style w:type="paragraph" w:customStyle="1" w:styleId="formuliernaam">
    <w:name w:val="formuliernaam"/>
    <w:basedOn w:val="Standaard"/>
    <w:next w:val="Standaard"/>
    <w:rsid w:val="00862410"/>
    <w:rPr>
      <w:sz w:val="40"/>
    </w:rPr>
  </w:style>
  <w:style w:type="paragraph" w:customStyle="1" w:styleId="refkop">
    <w:name w:val="refkop"/>
    <w:basedOn w:val="Standaard"/>
    <w:rsid w:val="00862410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862410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862410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862410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862410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862410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862410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862410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862410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862410"/>
    <w:rPr>
      <w:rFonts w:ascii="Arial" w:hAnsi="Arial"/>
      <w:sz w:val="15"/>
      <w:lang w:eastAsia="en-US"/>
    </w:rPr>
  </w:style>
  <w:style w:type="table" w:styleId="Tabelraster">
    <w:name w:val="Table Grid"/>
    <w:basedOn w:val="Standaardtabel"/>
    <w:rsid w:val="00F71B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E32C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E4565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45656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E45656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4565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45656"/>
    <w:rPr>
      <w:rFonts w:ascii="Arial" w:hAnsi="Arial"/>
      <w:b/>
      <w:bCs/>
      <w:lang w:eastAsia="en-US"/>
    </w:rPr>
  </w:style>
  <w:style w:type="paragraph" w:styleId="Ballontekst">
    <w:name w:val="Balloon Text"/>
    <w:basedOn w:val="Standaard"/>
    <w:link w:val="BallontekstChar"/>
    <w:rsid w:val="00E4565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E4565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mmensasapm\AppData\Local\Temp\Templafy\WordVsto\5miaib2p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Leeg Templafy Provincie Limburg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3AC6FF5A-7431-40EF-A45E-066F3911F904}">
  <ds:schemaRefs/>
</ds:datastoreItem>
</file>

<file path=customXml/itemProps2.xml><?xml version="1.0" encoding="utf-8"?>
<ds:datastoreItem xmlns:ds="http://schemas.openxmlformats.org/officeDocument/2006/customXml" ds:itemID="{DC749E4C-BC80-4CD4-B6B4-97A1A0692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5miaib2p.dotx</Template>
  <TotalTime>0</TotalTime>
  <Pages>2</Pages>
  <Words>560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Limburg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Lemmens, Anne-Sophie</dc:creator>
  <cp:keywords/>
  <dc:description/>
  <cp:lastModifiedBy>Raes, Dinusha</cp:lastModifiedBy>
  <cp:revision>3</cp:revision>
  <dcterms:created xsi:type="dcterms:W3CDTF">2026-07-10T14:00:00Z</dcterms:created>
  <dcterms:modified xsi:type="dcterms:W3CDTF">2026-07-10T14:02:00Z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provincielimburg</vt:lpwstr>
  </property>
  <property fmtid="{D5CDD505-2E9C-101B-9397-08002B2CF9AE}" pid="3" name="TemplafyTemplateId">
    <vt:lpwstr>1000241929206628356</vt:lpwstr>
  </property>
  <property fmtid="{D5CDD505-2E9C-101B-9397-08002B2CF9AE}" pid="4" name="TemplafyUserProfileId">
    <vt:lpwstr>638260361514063982</vt:lpwstr>
  </property>
  <property fmtid="{D5CDD505-2E9C-101B-9397-08002B2CF9AE}" pid="5" name="TemplafyLanguageCode">
    <vt:lpwstr>nl-NL</vt:lpwstr>
  </property>
  <property fmtid="{D5CDD505-2E9C-101B-9397-08002B2CF9AE}" pid="6" name="TemplafyFromBlank">
    <vt:bool>true</vt:bool>
  </property>
</Properties>
</file>